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B529C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07143/022-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B529C7" w:rsidRPr="00B529C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B529C7" w:rsidRPr="00B529C7">
          <w:rPr>
            <w:rStyle w:val="aa"/>
          </w:rPr>
          <w:t>440052, г. Пенза, ул. Ново-Тамбовская, д.9;</w:t>
        </w:r>
        <w:r w:rsidR="00B529C7" w:rsidRPr="00B529C7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B529C7" w:rsidRPr="00B529C7">
          <w:rPr>
            <w:rStyle w:val="aa"/>
          </w:rPr>
          <w:t xml:space="preserve"> 5 хирургическое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B529C7" w:rsidRPr="00B529C7">
          <w:rPr>
            <w:u w:val="single"/>
          </w:rPr>
          <w:t xml:space="preserve"> 07143/022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B529C7" w:rsidRPr="00B529C7">
          <w:rPr>
            <w:rStyle w:val="aa"/>
          </w:rPr>
          <w:t xml:space="preserve"> Медицинская </w:t>
        </w:r>
        <w:r w:rsidR="00B529C7" w:rsidRPr="00B529C7">
          <w:rPr>
            <w:u w:val="single"/>
          </w:rPr>
          <w:t xml:space="preserve">сестра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B529C7" w:rsidRPr="00B529C7">
          <w:rPr>
            <w:rStyle w:val="aa"/>
          </w:rPr>
          <w:t xml:space="preserve"> 24038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B529C7" w:rsidRPr="00B529C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56393E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56393E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B529C7" w:rsidRPr="00B529C7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73B45" w:rsidRPr="00A31431" w:rsidTr="00C30AD7">
        <w:trPr>
          <w:jc w:val="center"/>
        </w:trPr>
        <w:tc>
          <w:tcPr>
            <w:tcW w:w="3085" w:type="dxa"/>
            <w:vAlign w:val="center"/>
          </w:tcPr>
          <w:p w:rsidR="00073B45" w:rsidRPr="00A31431" w:rsidRDefault="00073B45" w:rsidP="00BB3D9E">
            <w:pPr>
              <w:pStyle w:val="a8"/>
            </w:pPr>
            <w:r>
              <w:t xml:space="preserve">Работа </w:t>
            </w:r>
            <w:r w:rsidR="00BB3D9E">
              <w:t>за компьютером</w:t>
            </w:r>
          </w:p>
        </w:tc>
        <w:tc>
          <w:tcPr>
            <w:tcW w:w="2286" w:type="dxa"/>
            <w:vAlign w:val="center"/>
          </w:tcPr>
          <w:p w:rsidR="00073B45" w:rsidRPr="00A31431" w:rsidRDefault="00E0719C" w:rsidP="007C56B5">
            <w:pPr>
              <w:pStyle w:val="a8"/>
            </w:pPr>
            <w:r>
              <w:t>47.6; 48.1; 47.6</w:t>
            </w:r>
          </w:p>
        </w:tc>
        <w:tc>
          <w:tcPr>
            <w:tcW w:w="2108" w:type="dxa"/>
            <w:vAlign w:val="center"/>
          </w:tcPr>
          <w:p w:rsidR="00073B45" w:rsidRPr="00A31431" w:rsidRDefault="00E0719C" w:rsidP="007C56B5">
            <w:pPr>
              <w:pStyle w:val="a8"/>
            </w:pPr>
            <w:r>
              <w:t>47.8</w:t>
            </w:r>
          </w:p>
        </w:tc>
        <w:tc>
          <w:tcPr>
            <w:tcW w:w="1843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073B45" w:rsidRPr="00A31431" w:rsidRDefault="00E0719C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56393E" w:rsidP="00FE033F">
      <w:pPr>
        <w:pStyle w:val="a6"/>
      </w:pPr>
      <w:fldSimple w:instr=" DOCVARIABLE  shum_result \* MERGEFORMAT ">
        <w:r w:rsidR="00E0719C" w:rsidRPr="00E0719C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42.6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73B45" w:rsidRPr="00A31431" w:rsidTr="006939DC">
        <w:trPr>
          <w:jc w:val="center"/>
        </w:trPr>
        <w:tc>
          <w:tcPr>
            <w:tcW w:w="372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73B45" w:rsidRPr="00A31431" w:rsidRDefault="00E0719C" w:rsidP="00E576CE">
            <w:pPr>
              <w:pStyle w:val="a8"/>
            </w:pPr>
            <w:r>
              <w:t>42.6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73B45" w:rsidRPr="00A31431" w:rsidRDefault="00E0719C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56393E" w:rsidP="00D76DF8">
      <w:fldSimple w:instr=" DOCVARIABLE att_zakl \* MERGEFORMAT ">
        <w:r w:rsidR="00E0719C" w:rsidRPr="00E0719C">
          <w:rPr>
            <w:bCs/>
          </w:rPr>
          <w:t>-</w:t>
        </w:r>
        <w:r w:rsidR="00E0719C" w:rsidRPr="00E0719C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E0719C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B529C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07143/022-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56393E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56393E" w:rsidRPr="00C30AD7">
            <w:rPr>
              <w:rStyle w:val="ad"/>
              <w:sz w:val="20"/>
              <w:szCs w:val="20"/>
            </w:rPr>
            <w:fldChar w:fldCharType="separate"/>
          </w:r>
          <w:r w:rsidR="00B529C7">
            <w:rPr>
              <w:rStyle w:val="ad"/>
              <w:noProof/>
              <w:sz w:val="20"/>
              <w:szCs w:val="20"/>
            </w:rPr>
            <w:t>1</w:t>
          </w:r>
          <w:r w:rsidR="0056393E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529C7" w:rsidRPr="00B529C7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5A6C11B8A67D4BA2B30C01AC786BA918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22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783BBBDC0AF459D98D724CF95DDA37E"/>
    <w:docVar w:name="rm_id" w:val="202"/>
    <w:docVar w:name="rm_name" w:val=" Медицинская сестра "/>
    <w:docVar w:name="rm_number" w:val=" 07143/022 "/>
    <w:docVar w:name="shum_result" w:val="Эквивалентный уровень звука за 8-часовой рабочий день на данном рабочем месте составляет 42.6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2"/>
    <w:docVar w:name="version" w:val="51"/>
    <w:docVar w:name="zona_name" w:val="Кабинет"/>
    <w:docVar w:name="zona_time" w:val="40"/>
  </w:docVars>
  <w:rsids>
    <w:rsidRoot w:val="00FF2478"/>
    <w:rsid w:val="00025683"/>
    <w:rsid w:val="00032B56"/>
    <w:rsid w:val="00034251"/>
    <w:rsid w:val="00046815"/>
    <w:rsid w:val="0005566C"/>
    <w:rsid w:val="00063F6F"/>
    <w:rsid w:val="00072388"/>
    <w:rsid w:val="00073B45"/>
    <w:rsid w:val="000D1F5B"/>
    <w:rsid w:val="000F604B"/>
    <w:rsid w:val="00106402"/>
    <w:rsid w:val="00110025"/>
    <w:rsid w:val="00141A11"/>
    <w:rsid w:val="001429B1"/>
    <w:rsid w:val="001607C8"/>
    <w:rsid w:val="00197470"/>
    <w:rsid w:val="001F4D8D"/>
    <w:rsid w:val="0020758D"/>
    <w:rsid w:val="002108AC"/>
    <w:rsid w:val="00216720"/>
    <w:rsid w:val="00234932"/>
    <w:rsid w:val="002377F7"/>
    <w:rsid w:val="002A3563"/>
    <w:rsid w:val="002B6CC6"/>
    <w:rsid w:val="002E55C6"/>
    <w:rsid w:val="00305844"/>
    <w:rsid w:val="00305B2F"/>
    <w:rsid w:val="00350DAE"/>
    <w:rsid w:val="00367816"/>
    <w:rsid w:val="003876C3"/>
    <w:rsid w:val="0039044C"/>
    <w:rsid w:val="003B45BB"/>
    <w:rsid w:val="003C24DB"/>
    <w:rsid w:val="00402CAC"/>
    <w:rsid w:val="00405209"/>
    <w:rsid w:val="00441E80"/>
    <w:rsid w:val="00444410"/>
    <w:rsid w:val="004612B9"/>
    <w:rsid w:val="00475300"/>
    <w:rsid w:val="00486D18"/>
    <w:rsid w:val="004A47AD"/>
    <w:rsid w:val="004A74FF"/>
    <w:rsid w:val="004C4DB2"/>
    <w:rsid w:val="004F7057"/>
    <w:rsid w:val="005144D2"/>
    <w:rsid w:val="00535A37"/>
    <w:rsid w:val="0056393E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6117EF"/>
    <w:rsid w:val="006939DC"/>
    <w:rsid w:val="0069682B"/>
    <w:rsid w:val="006C035B"/>
    <w:rsid w:val="006C10DD"/>
    <w:rsid w:val="006C28B3"/>
    <w:rsid w:val="006D4C2D"/>
    <w:rsid w:val="007049EB"/>
    <w:rsid w:val="00710271"/>
    <w:rsid w:val="00717C9F"/>
    <w:rsid w:val="00743BF0"/>
    <w:rsid w:val="0076042D"/>
    <w:rsid w:val="0078004C"/>
    <w:rsid w:val="00787FB6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678FC"/>
    <w:rsid w:val="008821B4"/>
    <w:rsid w:val="00883461"/>
    <w:rsid w:val="008A0F2E"/>
    <w:rsid w:val="008A7109"/>
    <w:rsid w:val="008B2505"/>
    <w:rsid w:val="008E68DE"/>
    <w:rsid w:val="0090588D"/>
    <w:rsid w:val="009274CB"/>
    <w:rsid w:val="0092778A"/>
    <w:rsid w:val="00964BFD"/>
    <w:rsid w:val="009B292D"/>
    <w:rsid w:val="009B56F4"/>
    <w:rsid w:val="009B66C5"/>
    <w:rsid w:val="009C157E"/>
    <w:rsid w:val="009C6B58"/>
    <w:rsid w:val="009D6918"/>
    <w:rsid w:val="009E30EB"/>
    <w:rsid w:val="00A12349"/>
    <w:rsid w:val="00A27D1C"/>
    <w:rsid w:val="00A31431"/>
    <w:rsid w:val="00A907F6"/>
    <w:rsid w:val="00A91908"/>
    <w:rsid w:val="00A93FDC"/>
    <w:rsid w:val="00AA4551"/>
    <w:rsid w:val="00AA46ED"/>
    <w:rsid w:val="00AA4DCC"/>
    <w:rsid w:val="00AD14A4"/>
    <w:rsid w:val="00AD7C32"/>
    <w:rsid w:val="00AF796F"/>
    <w:rsid w:val="00B529C7"/>
    <w:rsid w:val="00B61AB6"/>
    <w:rsid w:val="00B6356D"/>
    <w:rsid w:val="00BA05BD"/>
    <w:rsid w:val="00BA5029"/>
    <w:rsid w:val="00BB3D9E"/>
    <w:rsid w:val="00BB628F"/>
    <w:rsid w:val="00BC2F3C"/>
    <w:rsid w:val="00C02721"/>
    <w:rsid w:val="00C30AD7"/>
    <w:rsid w:val="00C4382E"/>
    <w:rsid w:val="00C65512"/>
    <w:rsid w:val="00CA6D5D"/>
    <w:rsid w:val="00CE3307"/>
    <w:rsid w:val="00CE3318"/>
    <w:rsid w:val="00D76DF8"/>
    <w:rsid w:val="00DB5302"/>
    <w:rsid w:val="00DD6B1F"/>
    <w:rsid w:val="00E0719C"/>
    <w:rsid w:val="00E124F4"/>
    <w:rsid w:val="00E36337"/>
    <w:rsid w:val="00E576CE"/>
    <w:rsid w:val="00E7446B"/>
    <w:rsid w:val="00E8526D"/>
    <w:rsid w:val="00EB72AD"/>
    <w:rsid w:val="00EC37A1"/>
    <w:rsid w:val="00EE2508"/>
    <w:rsid w:val="00EF3DC4"/>
    <w:rsid w:val="00F2363D"/>
    <w:rsid w:val="00F76072"/>
    <w:rsid w:val="00F852F9"/>
    <w:rsid w:val="00F91103"/>
    <w:rsid w:val="00FB001B"/>
    <w:rsid w:val="00FC74D7"/>
    <w:rsid w:val="00FD2BA8"/>
    <w:rsid w:val="00FE033F"/>
    <w:rsid w:val="00FF0AF2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2016-10-17T11:27:00Z</dcterms:created>
  <dcterms:modified xsi:type="dcterms:W3CDTF">2016-10-18T09:19:00Z</dcterms:modified>
</cp:coreProperties>
</file>